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4E8" w:rsidRDefault="003664E8" w:rsidP="003664E8">
      <w:pPr>
        <w:pStyle w:val="p1"/>
        <w:rPr>
          <w:rStyle w:val="s1"/>
        </w:rPr>
      </w:pPr>
      <w:r>
        <w:rPr>
          <w:rStyle w:val="s1"/>
          <w:u w:val="single"/>
        </w:rPr>
        <w:t>John WITHMAL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fl.1503)</w:t>
      </w:r>
    </w:p>
    <w:p w:rsidR="003664E8" w:rsidRDefault="003664E8" w:rsidP="003664E8">
      <w:pPr>
        <w:pStyle w:val="p1"/>
        <w:rPr>
          <w:rStyle w:val="s1"/>
        </w:rPr>
      </w:pPr>
      <w:r>
        <w:rPr>
          <w:rStyle w:val="s1"/>
        </w:rPr>
        <w:t>of Norwich. Bowyer.</w:t>
      </w:r>
    </w:p>
    <w:p w:rsidR="003664E8" w:rsidRDefault="003664E8" w:rsidP="003664E8">
      <w:pPr>
        <w:pStyle w:val="p1"/>
        <w:rPr>
          <w:rStyle w:val="s1"/>
        </w:rPr>
      </w:pPr>
    </w:p>
    <w:p w:rsidR="003664E8" w:rsidRDefault="003664E8" w:rsidP="003664E8">
      <w:pPr>
        <w:pStyle w:val="p1"/>
        <w:rPr>
          <w:rStyle w:val="s1"/>
        </w:rPr>
      </w:pPr>
    </w:p>
    <w:p w:rsidR="003664E8" w:rsidRDefault="003664E8" w:rsidP="003664E8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1503</w:t>
      </w:r>
      <w:r>
        <w:rPr>
          <w:rFonts w:ascii="Times New Roman" w:hAnsi="Times New Roman" w:cs="Times New Roman"/>
        </w:rPr>
        <w:tab/>
        <w:t>He made his Will.</w:t>
      </w:r>
    </w:p>
    <w:p w:rsidR="003664E8" w:rsidRDefault="003664E8" w:rsidP="003664E8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381)</w:t>
      </w:r>
    </w:p>
    <w:p w:rsidR="003664E8" w:rsidRDefault="003664E8" w:rsidP="003664E8">
      <w:pPr>
        <w:pStyle w:val="p1"/>
        <w:rPr>
          <w:rStyle w:val="s1"/>
        </w:rPr>
      </w:pPr>
    </w:p>
    <w:p w:rsidR="003664E8" w:rsidRDefault="003664E8" w:rsidP="003664E8">
      <w:pPr>
        <w:pStyle w:val="p1"/>
        <w:rPr>
          <w:rStyle w:val="s1"/>
        </w:rPr>
      </w:pPr>
    </w:p>
    <w:p w:rsidR="003664E8" w:rsidRDefault="003664E8" w:rsidP="003664E8">
      <w:pPr>
        <w:pStyle w:val="p1"/>
        <w:rPr>
          <w:rStyle w:val="s1"/>
        </w:rPr>
      </w:pPr>
      <w:r>
        <w:rPr>
          <w:rStyle w:val="s1"/>
        </w:rPr>
        <w:t>4 January 2017</w:t>
      </w:r>
    </w:p>
    <w:p w:rsidR="006B2F86" w:rsidRPr="00E71FC3" w:rsidRDefault="003664E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4E8" w:rsidRDefault="003664E8" w:rsidP="00E71FC3">
      <w:r>
        <w:separator/>
      </w:r>
    </w:p>
  </w:endnote>
  <w:endnote w:type="continuationSeparator" w:id="0">
    <w:p w:rsidR="003664E8" w:rsidRDefault="003664E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4E8" w:rsidRDefault="003664E8" w:rsidP="00E71FC3">
      <w:r>
        <w:separator/>
      </w:r>
    </w:p>
  </w:footnote>
  <w:footnote w:type="continuationSeparator" w:id="0">
    <w:p w:rsidR="003664E8" w:rsidRDefault="003664E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E8"/>
    <w:rsid w:val="001A7C09"/>
    <w:rsid w:val="003664E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DC2743-DA2D-4D43-AF30-E4A348C05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64E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3664E8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3664E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3664E8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2017-01-08T19:27:00Z</dcterms:created>
  <dcterms:modified xsi:type="dcterms:W3CDTF">2017-01-08T19:28:00Z</dcterms:modified>
</cp:coreProperties>
</file>